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0A4" w:rsidRDefault="00B030A4" w:rsidP="00B030A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Johanne WHYTYNGTON</w:t>
      </w:r>
      <w:r>
        <w:t xml:space="preserve">    </w:t>
      </w:r>
      <w:proofErr w:type="gramStart"/>
      <w:r>
        <w:t xml:space="preserve">   (</w:t>
      </w:r>
      <w:proofErr w:type="gramEnd"/>
      <w:r>
        <w:t>d.1459)</w:t>
      </w:r>
    </w:p>
    <w:p w:rsidR="00B030A4" w:rsidRDefault="00B030A4" w:rsidP="00B030A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Hoath</w:t>
      </w:r>
      <w:proofErr w:type="spellEnd"/>
      <w:r>
        <w:t>, Kent.</w:t>
      </w:r>
    </w:p>
    <w:p w:rsidR="00B030A4" w:rsidRDefault="00B030A4" w:rsidP="00B030A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030A4" w:rsidRDefault="00B030A4" w:rsidP="00B030A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030A4" w:rsidRDefault="00B030A4" w:rsidP="00B030A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1459</w:t>
      </w:r>
      <w:r>
        <w:tab/>
        <w:t xml:space="preserve">She made her Will.   (Plomer 508) </w:t>
      </w:r>
    </w:p>
    <w:p w:rsidR="00B030A4" w:rsidRDefault="00B030A4" w:rsidP="00B030A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1459</w:t>
      </w:r>
      <w:r>
        <w:tab/>
        <w:t xml:space="preserve">Probate of her Will.  </w:t>
      </w:r>
    </w:p>
    <w:p w:rsidR="00B030A4" w:rsidRDefault="00B030A4" w:rsidP="00B030A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PRC/32/2/7)            </w:t>
      </w:r>
    </w:p>
    <w:p w:rsidR="00B030A4" w:rsidRDefault="00B030A4" w:rsidP="00B030A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030A4" w:rsidRDefault="00B030A4" w:rsidP="00B030A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030A4" w:rsidRDefault="00B030A4" w:rsidP="00B030A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23 February 2018</w:t>
      </w:r>
    </w:p>
    <w:p w:rsidR="006B2F86" w:rsidRPr="00E71FC3" w:rsidRDefault="00B030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0A4" w:rsidRDefault="00B030A4" w:rsidP="00E71FC3">
      <w:pPr>
        <w:spacing w:after="0" w:line="240" w:lineRule="auto"/>
      </w:pPr>
      <w:r>
        <w:separator/>
      </w:r>
    </w:p>
  </w:endnote>
  <w:endnote w:type="continuationSeparator" w:id="0">
    <w:p w:rsidR="00B030A4" w:rsidRDefault="00B030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0A4" w:rsidRDefault="00B030A4" w:rsidP="00E71FC3">
      <w:pPr>
        <w:spacing w:after="0" w:line="240" w:lineRule="auto"/>
      </w:pPr>
      <w:r>
        <w:separator/>
      </w:r>
    </w:p>
  </w:footnote>
  <w:footnote w:type="continuationSeparator" w:id="0">
    <w:p w:rsidR="00B030A4" w:rsidRDefault="00B030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0A4"/>
    <w:rsid w:val="001A7C09"/>
    <w:rsid w:val="00577BD5"/>
    <w:rsid w:val="00656CBA"/>
    <w:rsid w:val="006A1F77"/>
    <w:rsid w:val="00733BE7"/>
    <w:rsid w:val="00AB52E8"/>
    <w:rsid w:val="00B030A4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3FB19E-564D-4095-8D6F-E996E051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2018-02-23T15:59:00Z</dcterms:created>
  <dcterms:modified xsi:type="dcterms:W3CDTF">2018-02-23T16:00:00Z</dcterms:modified>
</cp:coreProperties>
</file>